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0f44307" w14:textId="0f4430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465042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465042">
        <w:t>1314/2022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465042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465042">
        <w:t>1314/2022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465042" w:rsidP="00465042" w:rsidRDefault="00465042">
      <w:pPr>
        <w:tabs>
          <w:tab w:val="left" w:pos="709"/>
        </w:tabs>
        <w:ind w:left="1416" w:hanging="707"/>
        <w:jc w:val="both"/>
      </w:pPr>
      <w:r>
        <w:t xml:space="preserve">Moja crna mačka jednostavno društvo s ograničenom odgovornošću za trgovinu i </w:t>
      </w:r>
    </w:p>
    <w:p w:rsidRPr="004559F0" w:rsidR="00465042" w:rsidP="00465042" w:rsidRDefault="00465042">
      <w:pPr>
        <w:tabs>
          <w:tab w:val="left" w:pos="709"/>
        </w:tabs>
        <w:ind w:left="1416" w:hanging="707"/>
        <w:jc w:val="both"/>
      </w:pPr>
      <w:r>
        <w:t>usluge, Ulica Ivana Mažuranića 35, 10360 Sesvete, OIB: 20517592692</w:t>
      </w:r>
    </w:p>
    <w:p w:rsidRPr="004559F0" w:rsidR="006F725E" w:rsidP="00465042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042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6504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6504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6504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6504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6504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50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50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504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50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50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19. travnja 2022.</izvorni_sadrzaj>
    <derivirana_varijabla naziv="DomainObject.Predmet.DatumOsnivanja_1">19.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St-1314/2022</izvorni_sadrzaj>
    <derivirana_varijabla naziv="DomainObject.Predmet.OznakaBroj_1">St-1314/2022</derivirana_varijabla>
  </DomainObject.Predmet.OznakaBroj>
  <DomainObject.Predmet.OznakaBrojOptuznogAkta>
    <izvorni_sadrzaj>04-06-22-2167</izvorni_sadrzaj>
    <derivirana_varijabla naziv="DomainObject.Predmet.OznakaBrojOptuznogAkta_1">04-06-22-2167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crna mačka jednostavno društvo s ograničenom odgovornošću za trgovinu i usluge</izvorni_sadrzaj>
    <derivirana_varijabla naziv="DomainObject.Predmet.ProtustrankaFormated_1">  Moja crna mačka jednostavno društvo s ograničenom odgovornošću za trgovinu i usluge</derivirana_varijabla>
  </DomainObject.Predmet.ProtustrankaFormated>
  <DomainObject.Predmet.ProtustrankaFormatedOIB>
    <izvorni_sadrzaj>  Moja crna mačka jednostavno društvo s ograničenom odgovornošću za trgovinu i usluge, OIB 20517592692</izvorni_sadrzaj>
    <derivirana_varijabla naziv="DomainObject.Predmet.ProtustrankaFormatedOIB_1">  Moja crna mačka jednostavno društvo s ograničenom odgovornošću za trgovinu i usluge, OIB 20517592692</derivirana_varijabla>
  </DomainObject.Predmet.ProtustrankaFormatedOIB>
  <DomainObject.Predmet.ProtustrankaFormatedWithAdress>
    <izvorni_sadrzaj> Moja crna mačka jednostavno društvo s ograničenom odgovornošću za trgovinu i usluge, Ulica Ivana Meštrovića 35, 10360 Sesvete</izvorni_sadrzaj>
    <derivirana_varijabla naziv="DomainObject.Predmet.ProtustrankaFormatedWithAdress_1"> Moja crna mačka jednostavno društvo s ograničenom odgovornošću za trgovinu i usluge, Ulica Ivana Meštrovića 35, 10360 Sesvete</derivirana_varijabla>
  </DomainObject.Predmet.ProtustrankaFormatedWithAdress>
  <DomainObject.Predmet.ProtustrankaFormatedWithAdressOIB>
    <izvorni_sadrzaj> Moja crna mačka jednostavno društvo s ograničenom odgovornošću za trgovinu i usluge, OIB 20517592692, Ulica Ivana Meštrovića 35, 10360 Sesvete</izvorni_sadrzaj>
    <derivirana_varijabla naziv="DomainObject.Predmet.ProtustrankaFormatedWithAdressOIB_1"> Moja crna mačka jednostavno društvo s ograničenom odgovornošću za trgovinu i usluge, OIB 20517592692, Ulica Ivana Meštrovića 35, 10360 Sesvete</derivirana_varijabla>
  </DomainObject.Predmet.ProtustrankaFormatedWithAdressOIB>
  <DomainObject.Predmet.ProtustrankaWithAdress>
    <izvorni_sadrzaj>Moja crna mačka jednostavno društvo s ograničenom odgovornošću za trgovinu i usluge Ulica Ivana Meštrovića 35, 10360 Sesvete</izvorni_sadrzaj>
    <derivirana_varijabla naziv="DomainObject.Predmet.ProtustrankaWithAdress_1">Moja crna mačka jednostavno društvo s ograničenom odgovornošću za trgovinu i usluge Ulica Ivana Meštrovića 35, 10360 Sesvete</derivirana_varijabla>
  </DomainObject.Predmet.ProtustrankaWithAdress>
  <DomainObject.Predmet.ProtustrankaWithAdressOIB>
    <izvorni_sadrzaj>Moja crna mačka jednostavno društvo s ograničenom odgovornošću za trgovinu i usluge, OIB 20517592692, Ulica Ivana Meštrovića 35, 10360 Sesvete</izvorni_sadrzaj>
    <derivirana_varijabla naziv="DomainObject.Predmet.ProtustrankaWithAdressOIB_1">Moja crna mačka jednostavno društvo s ograničenom odgovornošću za trgovinu i usluge, OIB 20517592692, Ulica Ivana Meštrovića 35, 10360 Sesvete</derivirana_varijabla>
  </DomainObject.Predmet.ProtustrankaWithAdressOIB>
  <DomainObject.Predmet.ProtustrankaNazivFormated>
    <izvorni_sadrzaj>Moja crna mačka jednostavno društvo s ograničenom odgovornošću za trgovinu i usluge</izvorni_sadrzaj>
    <derivirana_varijabla naziv="DomainObject.Predmet.ProtustrankaNazivFormated_1">Moja crna mačka jednostavno društvo s ograničenom odgovornošću za trgovinu i usluge</derivirana_varijabla>
  </DomainObject.Predmet.ProtustrankaNazivFormated>
  <DomainObject.Predmet.ProtustrankaNazivFormatedOIB>
    <izvorni_sadrzaj>Moja crna mačka jednostavno društvo s ograničenom odgovornošću za trgovinu i usluge, OIB 20517592692</izvorni_sadrzaj>
    <derivirana_varijabla naziv="DomainObject.Predmet.ProtustrankaNazivFormatedOIB_1">Moja crna mačka jednostavno društvo s ograničenom odgovornošću za trgovinu i usluge, OIB 20517592692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Moja crna mačka jednostavno društvo s ograničenom odgovornošću za trgovinu i usluge</item>
    </izvorni_sadrzaj>
    <derivirana_varijabla naziv="DomainObject.Predmet.ProtuStrankaListFormated_1">
      <item>Moja crna mačka jednostavno društvo s ograničenom odgovornošću za trgovinu i usluge</item>
    </derivirana_varijabla>
  </DomainObject.Predmet.ProtuStrankaListFormated>
  <DomainObject.Predmet.ProtuStrankaListFormatedOIB>
    <izvorni_sadrzaj>
      <item>Moja crna mačka jednostavno društvo s ograničenom odgovornošću za trgovinu i usluge, OIB 20517592692</item>
    </izvorni_sadrzaj>
    <derivirana_varijabla naziv="DomainObject.Predmet.ProtuStrankaListFormatedOIB_1">
      <item>Moja crna mačka jednostavno društvo s ograničenom odgovornošću za trgovinu i usluge, OIB 20517592692</item>
    </derivirana_varijabla>
  </DomainObject.Predmet.ProtuStrankaListFormatedOIB>
  <DomainObject.Predmet.ProtuStrankaListFormatedWithAdress>
    <izvorni_sadrzaj>
      <item>Moja crna mačka jednostavno društvo s ograničenom odgovornošću za trgovinu i usluge, Ulica Ivana Meštrovića 35, 10360 Sesvete</item>
    </izvorni_sadrzaj>
    <derivirana_varijabla naziv="DomainObject.Predmet.ProtuStrankaListFormatedWithAdress_1">
      <item>Moja crna mačka jednostavno društvo s ograničenom odgovornošću za trgovinu i usluge, Ulica Ivana Meštrovića 35, 10360 Sesvete</item>
    </derivirana_varijabla>
  </DomainObject.Predmet.ProtuStrankaListFormatedWithAdress>
  <DomainObject.Predmet.ProtuStrankaListFormatedWithAdressOIB>
    <izvorni_sadrzaj>
      <item>Moja crna mačka jednostavno društvo s ograničenom odgovornošću za trgovinu i usluge, OIB 20517592692, Ulica Ivana Meštrovića 35, 10360 Sesvete</item>
    </izvorni_sadrzaj>
    <derivirana_varijabla naziv="DomainObject.Predmet.ProtuStrankaListFormatedWithAdressOIB_1">
      <item>Moja crna mačka jednostavno društvo s ograničenom odgovornošću za trgovinu i usluge, OIB 20517592692, Ulica Ivana Meštrovića 35, 10360 Sesvete</item>
    </derivirana_varijabla>
  </DomainObject.Predmet.ProtuStrankaListFormatedWithAdressOIB>
  <DomainObject.Predmet.ProtuStrankaListNazivFormated>
    <izvorni_sadrzaj>
      <item>Moja crna mačka jednostavno društvo s ograničenom odgovornošću za trgovinu i usluge</item>
    </izvorni_sadrzaj>
    <derivirana_varijabla naziv="DomainObject.Predmet.ProtuStrankaListNazivFormated_1">
      <item>Moja crna mačka jednostavno društvo s ograničenom odgovornošću za trgovinu i usluge</item>
    </derivirana_varijabla>
  </DomainObject.Predmet.ProtuStrankaListNazivFormated>
  <DomainObject.Predmet.ProtuStrankaListNazivFormatedOIB>
    <izvorni_sadrzaj>
      <item>Moja crna mačka jednostavno društvo s ograničenom odgovornošću za trgovinu i usluge, OIB 20517592692</item>
    </izvorni_sadrzaj>
    <derivirana_varijabla naziv="DomainObject.Predmet.ProtuStrankaListNazivFormatedOIB_1">
      <item>Moja crna mačka jednostavno društvo s ograničenom odgovornošću za trgovinu i usluge, OIB 20517592692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Moja crna mačka jednostavno društvo s ograničenom odgovornošću za trgovinu i usluge</izvorni_sadrzaj>
    <derivirana_varijabla naziv="DomainObject.Predmet.ProtustrankaIDrugi_1">Moja crna mačka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Moja crna mačka jednostavno društvo s ograničenom odgovornošću za trgovinu i usluge, OIB 20517592692, Ulica Ivana Meštrovića 35, 10360 Sesvete</izvorni_sadrzaj>
    <derivirana_varijabla naziv="DomainObject.Predmet.ProtustrankaIDrugiAdressOIB_1">Moja crna mačka jednostavno društvo s ograničenom odgovornošću za trgovinu i usluge, OIB 20517592692, Ulica Ivana Meštrovića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crna mačka jednostavno društvo s ograničenom odgovornošću za trgovinu i usluge</item>
      <item>Financijska agencija</item>
    </izvorni_sadrzaj>
    <derivirana_varijabla naziv="DomainObject.Predmet.SudioniciListNaziv_1">
      <item>Moja crna mačka jednostavno društvo s ograničenom odgovornošću za trgovinu i usluge</item>
      <item>Financijska agencija</item>
    </derivirana_varijabla>
  </DomainObject.Predmet.SudioniciListNaziv>
  <DomainObject.Predmet.SudioniciListAdressOIB>
    <izvorni_sadrzaj>
      <item>Moja crna mačka jednostavno društvo s ograničenom odgovornošću za trgovinu i usluge, OIB 20517592692, Ulica Ivana Meštrovića 35,10360 Sesvete</item>
      <item>Financijska agencija, OIB 85821130368, TRG SVIBANJSKIH ŽRTAVA 1995. 1,10000 Zagreb</item>
    </izvorni_sadrzaj>
    <derivirana_varijabla naziv="DomainObject.Predmet.SudioniciListAdressOIB_1">
      <item>Moja crna mačka jednostavno društvo s ograničenom odgovornošću za trgovinu i usluge, OIB 20517592692, Ulica Ivana Meštrovića 35,10360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20517592692</item>
      <item>, OIB 85821130368</item>
    </izvorni_sadrzaj>
    <derivirana_varijabla naziv="DomainObject.Predmet.SudioniciListNazivOIB_1">
      <item>, OIB 20517592692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147</properties:Words>
  <properties:Characters>871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